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E42AA8" w:rsidRPr="00825EDE" w14:paraId="08D96D9C" w14:textId="77777777" w:rsidTr="00081363">
        <w:trPr>
          <w:trHeight w:val="407"/>
          <w:jc w:val="center"/>
        </w:trPr>
        <w:tc>
          <w:tcPr>
            <w:tcW w:w="9634" w:type="dxa"/>
            <w:tcBorders>
              <w:top w:val="single" w:sz="4" w:space="0" w:color="auto"/>
            </w:tcBorders>
            <w:vAlign w:val="center"/>
          </w:tcPr>
          <w:p w14:paraId="29B7BCF9" w14:textId="77777777" w:rsidR="00E42AA8" w:rsidRPr="003D76C6" w:rsidRDefault="003D76C6" w:rsidP="000C2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Decreto </w:t>
            </w:r>
            <w:r w:rsidR="00FA11E3">
              <w:rPr>
                <w:rFonts w:ascii="Arial" w:hAnsi="Arial" w:cs="Arial"/>
                <w:sz w:val="22"/>
                <w:szCs w:val="22"/>
              </w:rPr>
              <w:t>358 del 05</w:t>
            </w:r>
            <w:r w:rsidR="000C26C0">
              <w:rPr>
                <w:rFonts w:ascii="Arial" w:hAnsi="Arial" w:cs="Arial"/>
                <w:sz w:val="22"/>
                <w:szCs w:val="22"/>
              </w:rPr>
              <w:t xml:space="preserve"> de marzo del 2020</w:t>
            </w:r>
          </w:p>
        </w:tc>
      </w:tr>
      <w:tr w:rsidR="00E42AA8" w:rsidRPr="00825EDE" w14:paraId="6714DFF0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184EA249" w14:textId="77777777" w:rsidR="00A32332" w:rsidRPr="00272E8F" w:rsidRDefault="00E42AA8" w:rsidP="00FF01A4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 xml:space="preserve">Dependencia: 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855980" w:rsidRPr="00272E8F">
              <w:rPr>
                <w:rFonts w:ascii="Arial" w:hAnsi="Arial" w:cs="Arial"/>
              </w:rPr>
              <w:t>SECRETARIA DE CONVIVENCIA Y SEGURIDAD CIUDADANA</w:t>
            </w:r>
            <w:r w:rsidR="00855980" w:rsidRPr="00272E8F">
              <w:t xml:space="preserve"> 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1BB48F3B" w14:textId="77777777" w:rsidR="00A32332" w:rsidRPr="00272E8F" w:rsidRDefault="00A32332" w:rsidP="00FF01A4">
            <w:pPr>
              <w:rPr>
                <w:rFonts w:ascii="Arial" w:hAnsi="Arial" w:cs="Arial"/>
                <w:sz w:val="6"/>
                <w:szCs w:val="6"/>
              </w:rPr>
            </w:pPr>
          </w:p>
          <w:p w14:paraId="78E7938F" w14:textId="44019099" w:rsidR="00E42AA8" w:rsidRPr="00272E8F" w:rsidRDefault="00E42AA8" w:rsidP="00A32332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 xml:space="preserve">No. </w:t>
            </w:r>
            <w:r w:rsidR="001865F9" w:rsidRPr="001865F9">
              <w:rPr>
                <w:rFonts w:ascii="Arial" w:hAnsi="Arial" w:cs="Arial"/>
                <w:b/>
                <w:sz w:val="22"/>
                <w:szCs w:val="22"/>
              </w:rPr>
              <w:t>1410-17.13-16508</w:t>
            </w:r>
          </w:p>
        </w:tc>
      </w:tr>
      <w:tr w:rsidR="004915C3" w:rsidRPr="00825EDE" w14:paraId="7945239E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26DFF84B" w14:textId="11FEF583" w:rsidR="004915C3" w:rsidRPr="00272E8F" w:rsidRDefault="004915C3" w:rsidP="007049D4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sz w:val="22"/>
                <w:szCs w:val="22"/>
              </w:rPr>
              <w:t>Según autorización numeración de la DIAN No 187640</w:t>
            </w:r>
            <w:r w:rsidR="006C67C3" w:rsidRPr="00272E8F">
              <w:rPr>
                <w:rFonts w:ascii="Arial" w:hAnsi="Arial" w:cs="Arial"/>
                <w:sz w:val="22"/>
                <w:szCs w:val="22"/>
              </w:rPr>
              <w:t>30858214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del 22 de </w:t>
            </w:r>
            <w:r w:rsidR="006C67C3" w:rsidRPr="00272E8F">
              <w:rPr>
                <w:rFonts w:ascii="Arial" w:hAnsi="Arial" w:cs="Arial"/>
                <w:sz w:val="22"/>
                <w:szCs w:val="22"/>
              </w:rPr>
              <w:t>julio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de 202</w:t>
            </w:r>
            <w:r w:rsidR="006C67C3" w:rsidRPr="00272E8F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42AA8" w:rsidRPr="00825EDE" w14:paraId="483E79F3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6C746473" w14:textId="1607938E" w:rsidR="00E42AA8" w:rsidRPr="00272E8F" w:rsidRDefault="00E42AA8" w:rsidP="00F97AC1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Fecha de la Transacción</w:t>
            </w:r>
            <w:r w:rsidR="00365C71" w:rsidRPr="00272E8F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1865F9">
              <w:rPr>
                <w:rFonts w:ascii="Arial" w:hAnsi="Arial" w:cs="Arial"/>
                <w:sz w:val="22"/>
                <w:szCs w:val="22"/>
              </w:rPr>
              <w:t>noviembre</w:t>
            </w:r>
            <w:r w:rsidR="0034595D">
              <w:rPr>
                <w:rFonts w:ascii="Arial" w:hAnsi="Arial" w:cs="Arial"/>
                <w:sz w:val="22"/>
                <w:szCs w:val="22"/>
              </w:rPr>
              <w:t xml:space="preserve"> 1</w:t>
            </w:r>
            <w:r w:rsidR="00006288">
              <w:rPr>
                <w:rFonts w:ascii="Arial" w:hAnsi="Arial" w:cs="Arial"/>
                <w:sz w:val="22"/>
                <w:szCs w:val="22"/>
              </w:rPr>
              <w:t>0</w:t>
            </w:r>
            <w:r w:rsidR="00374D7B" w:rsidRPr="00272E8F">
              <w:rPr>
                <w:rFonts w:ascii="Arial" w:hAnsi="Arial" w:cs="Arial"/>
                <w:sz w:val="22"/>
                <w:szCs w:val="22"/>
              </w:rPr>
              <w:t xml:space="preserve"> de 202</w:t>
            </w:r>
            <w:r w:rsidR="0093187C" w:rsidRPr="00272E8F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42AA8" w:rsidRPr="00825EDE" w14:paraId="6DAA2BF6" w14:textId="77777777" w:rsidTr="00636B10">
        <w:trPr>
          <w:trHeight w:val="372"/>
          <w:jc w:val="center"/>
        </w:trPr>
        <w:tc>
          <w:tcPr>
            <w:tcW w:w="9634" w:type="dxa"/>
            <w:vAlign w:val="center"/>
          </w:tcPr>
          <w:p w14:paraId="1FD947F4" w14:textId="77777777" w:rsidR="00E42AA8" w:rsidRPr="00272E8F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Nombre y/o Razón Social Adquiriente</w:t>
            </w:r>
            <w:r w:rsidRPr="00272E8F">
              <w:rPr>
                <w:rFonts w:ascii="Arial" w:hAnsi="Arial" w:cs="Arial"/>
                <w:sz w:val="22"/>
                <w:szCs w:val="22"/>
              </w:rPr>
              <w:t>: DEPARTAMENTO DEL VALLE DEL CAUCA</w:t>
            </w:r>
          </w:p>
        </w:tc>
      </w:tr>
      <w:tr w:rsidR="00E42AA8" w:rsidRPr="00825EDE" w14:paraId="32CAD169" w14:textId="77777777" w:rsidTr="00081363">
        <w:trPr>
          <w:trHeight w:val="471"/>
          <w:jc w:val="center"/>
        </w:trPr>
        <w:tc>
          <w:tcPr>
            <w:tcW w:w="9634" w:type="dxa"/>
            <w:vAlign w:val="center"/>
          </w:tcPr>
          <w:p w14:paraId="346571C8" w14:textId="77777777" w:rsidR="007E3B27" w:rsidRPr="00272E8F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2E8F">
              <w:rPr>
                <w:rFonts w:ascii="Arial" w:hAnsi="Arial" w:cs="Arial"/>
                <w:b/>
                <w:sz w:val="22"/>
                <w:szCs w:val="22"/>
              </w:rPr>
              <w:t>Nit</w:t>
            </w:r>
            <w:proofErr w:type="spellEnd"/>
            <w:r w:rsidRPr="00272E8F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890399029-</w:t>
            </w:r>
            <w:r w:rsidR="001B6C37" w:rsidRPr="00272E8F">
              <w:rPr>
                <w:rFonts w:ascii="Arial" w:hAnsi="Arial" w:cs="Arial"/>
                <w:sz w:val="22"/>
                <w:szCs w:val="22"/>
              </w:rPr>
              <w:t>5 Dirección</w:t>
            </w:r>
            <w:r w:rsidR="00DC49D9" w:rsidRPr="00272E8F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DC49D9" w:rsidRPr="00272E8F">
              <w:rPr>
                <w:rFonts w:ascii="Arial" w:hAnsi="Arial" w:cs="Arial"/>
                <w:sz w:val="22"/>
                <w:szCs w:val="22"/>
              </w:rPr>
              <w:t xml:space="preserve"> CALLE</w:t>
            </w:r>
            <w:r w:rsidRPr="00272E8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10 CR 6 Y 8 P 3 ED</w:t>
            </w:r>
            <w:r w:rsidR="00DC49D9" w:rsidRPr="00272E8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IFIC. </w:t>
            </w:r>
            <w:r w:rsidR="007049D4" w:rsidRPr="00272E8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SAN FRANCISCO. </w:t>
            </w:r>
            <w:r w:rsidRPr="00272E8F">
              <w:rPr>
                <w:rFonts w:ascii="Arial" w:hAnsi="Arial" w:cs="Arial"/>
                <w:b/>
                <w:sz w:val="22"/>
                <w:szCs w:val="22"/>
              </w:rPr>
              <w:t>No. Teléfono: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  6200000</w:t>
            </w:r>
          </w:p>
        </w:tc>
      </w:tr>
      <w:tr w:rsidR="00E42AA8" w:rsidRPr="00825EDE" w14:paraId="3D2A0725" w14:textId="77777777" w:rsidTr="00636B10">
        <w:trPr>
          <w:trHeight w:val="329"/>
          <w:jc w:val="center"/>
        </w:trPr>
        <w:tc>
          <w:tcPr>
            <w:tcW w:w="9634" w:type="dxa"/>
            <w:vAlign w:val="center"/>
          </w:tcPr>
          <w:p w14:paraId="29D07520" w14:textId="77777777" w:rsidR="00E42AA8" w:rsidRPr="00272E8F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Ciudad:</w:t>
            </w:r>
            <w:r w:rsidR="00532A64"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Santiago de Cali                                                                         </w:t>
            </w:r>
          </w:p>
        </w:tc>
      </w:tr>
      <w:tr w:rsidR="00E42AA8" w:rsidRPr="00825EDE" w14:paraId="7122B502" w14:textId="77777777" w:rsidTr="00636B10">
        <w:trPr>
          <w:trHeight w:val="561"/>
          <w:jc w:val="center"/>
        </w:trPr>
        <w:tc>
          <w:tcPr>
            <w:tcW w:w="9634" w:type="dxa"/>
            <w:vAlign w:val="center"/>
          </w:tcPr>
          <w:p w14:paraId="1060EAF7" w14:textId="28760A9E" w:rsidR="00E42AA8" w:rsidRPr="00272E8F" w:rsidRDefault="00E42AA8" w:rsidP="0004721C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Nombre y/o Razón Social Beneficiario:</w:t>
            </w:r>
            <w:r w:rsidRPr="00272E8F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BC2B6D" w:rsidRPr="00BC2B6D">
              <w:rPr>
                <w:rFonts w:ascii="Arial" w:hAnsi="Arial" w:cs="Arial"/>
                <w:sz w:val="22"/>
                <w:szCs w:val="22"/>
              </w:rPr>
              <w:t>JUAN PABLO BERNAL JARAMILLO</w:t>
            </w:r>
          </w:p>
        </w:tc>
      </w:tr>
      <w:tr w:rsidR="00E42AA8" w:rsidRPr="00825EDE" w14:paraId="64F7EEC2" w14:textId="77777777" w:rsidTr="00081363">
        <w:trPr>
          <w:trHeight w:val="461"/>
          <w:jc w:val="center"/>
        </w:trPr>
        <w:tc>
          <w:tcPr>
            <w:tcW w:w="9634" w:type="dxa"/>
            <w:vAlign w:val="center"/>
          </w:tcPr>
          <w:p w14:paraId="5B86FF2B" w14:textId="72738D52" w:rsidR="00E42AA8" w:rsidRPr="00272E8F" w:rsidRDefault="00E42AA8" w:rsidP="0004721C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 xml:space="preserve">Cedula o </w:t>
            </w:r>
            <w:proofErr w:type="spellStart"/>
            <w:r w:rsidRPr="00BC2B6D">
              <w:rPr>
                <w:rFonts w:ascii="Arial" w:hAnsi="Arial" w:cs="Arial"/>
                <w:b/>
                <w:bCs/>
                <w:sz w:val="22"/>
                <w:szCs w:val="22"/>
              </w:rPr>
              <w:t>Nit</w:t>
            </w:r>
            <w:proofErr w:type="spellEnd"/>
            <w:r w:rsidRPr="00BC2B6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BC2B6D" w:rsidRPr="00BC2B6D">
              <w:rPr>
                <w:rFonts w:ascii="Arial" w:hAnsi="Arial" w:cs="Arial"/>
                <w:sz w:val="22"/>
                <w:szCs w:val="22"/>
              </w:rPr>
              <w:t xml:space="preserve">80017939 de Bogotá D.C </w:t>
            </w:r>
            <w:r w:rsidRPr="00BC2B6D">
              <w:rPr>
                <w:rFonts w:ascii="Arial" w:hAnsi="Arial" w:cs="Arial"/>
                <w:b/>
                <w:bCs/>
                <w:sz w:val="22"/>
                <w:szCs w:val="22"/>
              </w:rPr>
              <w:t>Dirección Beneficiario:</w:t>
            </w:r>
            <w:r w:rsidRPr="00BC2B6D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BC2B6D" w:rsidRPr="00BC2B6D">
              <w:rPr>
                <w:rFonts w:ascii="Arial" w:hAnsi="Arial" w:cs="Arial"/>
                <w:sz w:val="22"/>
                <w:szCs w:val="22"/>
              </w:rPr>
              <w:t>Carrera</w:t>
            </w:r>
            <w:r w:rsidR="00BC2B6D" w:rsidRPr="00CC5F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BC2B6D" w:rsidRPr="00072151">
              <w:rPr>
                <w:rFonts w:ascii="Arial" w:eastAsia="Arial" w:hAnsi="Arial" w:cs="Arial"/>
                <w:sz w:val="22"/>
                <w:szCs w:val="22"/>
              </w:rPr>
              <w:t>92# 25-81</w:t>
            </w:r>
          </w:p>
        </w:tc>
      </w:tr>
      <w:tr w:rsidR="00E42AA8" w:rsidRPr="00825EDE" w14:paraId="21C454B8" w14:textId="77777777" w:rsidTr="00081363">
        <w:trPr>
          <w:trHeight w:val="499"/>
          <w:jc w:val="center"/>
        </w:trPr>
        <w:tc>
          <w:tcPr>
            <w:tcW w:w="9634" w:type="dxa"/>
            <w:vAlign w:val="center"/>
          </w:tcPr>
          <w:p w14:paraId="168F7606" w14:textId="6D8553EF" w:rsidR="00E42AA8" w:rsidRPr="00272E8F" w:rsidRDefault="00E42AA8" w:rsidP="000470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Teléfono: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BC2B6D" w:rsidRPr="00CC5FE7">
              <w:rPr>
                <w:rFonts w:ascii="Arial" w:eastAsia="Arial" w:hAnsi="Arial" w:cs="Arial"/>
                <w:sz w:val="22"/>
                <w:szCs w:val="22"/>
              </w:rPr>
              <w:t>3</w:t>
            </w:r>
            <w:r w:rsidR="00BC2B6D">
              <w:rPr>
                <w:rFonts w:ascii="Arial" w:eastAsia="Arial" w:hAnsi="Arial" w:cs="Arial"/>
                <w:sz w:val="22"/>
                <w:szCs w:val="22"/>
              </w:rPr>
              <w:t>214517090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E5E81" w:rsidRPr="00272E8F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Pr="00272E8F">
              <w:rPr>
                <w:rFonts w:ascii="Arial" w:hAnsi="Arial" w:cs="Arial"/>
                <w:b/>
                <w:sz w:val="22"/>
                <w:szCs w:val="22"/>
              </w:rPr>
              <w:t>Correo Electrónico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953C7D" w:rsidRPr="00953C7D">
              <w:rPr>
                <w:rFonts w:ascii="Arial" w:hAnsi="Arial" w:cs="Arial"/>
                <w:sz w:val="22"/>
                <w:szCs w:val="22"/>
              </w:rPr>
              <w:t>jpbj28@gmail.com</w:t>
            </w:r>
          </w:p>
          <w:p w14:paraId="18AF8D16" w14:textId="77777777" w:rsidR="00E42AA8" w:rsidRPr="00272E8F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 xml:space="preserve"> Ciudad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:    </w:t>
            </w:r>
            <w:r w:rsidR="00855980" w:rsidRPr="00272E8F">
              <w:rPr>
                <w:rFonts w:ascii="Arial" w:hAnsi="Arial" w:cs="Arial"/>
                <w:sz w:val="22"/>
                <w:szCs w:val="22"/>
              </w:rPr>
              <w:t>CALI</w:t>
            </w:r>
          </w:p>
        </w:tc>
      </w:tr>
      <w:tr w:rsidR="00E42AA8" w:rsidRPr="00825EDE" w14:paraId="15CF6BE0" w14:textId="77777777" w:rsidTr="00081363">
        <w:trPr>
          <w:jc w:val="center"/>
        </w:trPr>
        <w:tc>
          <w:tcPr>
            <w:tcW w:w="9634" w:type="dxa"/>
          </w:tcPr>
          <w:p w14:paraId="03F2D484" w14:textId="77777777" w:rsidR="00E42AA8" w:rsidRPr="00272E8F" w:rsidRDefault="00743B16" w:rsidP="000470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INFORMACIÓN</w:t>
            </w:r>
            <w:r w:rsidR="00E42AA8" w:rsidRPr="00272E8F">
              <w:rPr>
                <w:rFonts w:ascii="Arial" w:hAnsi="Arial" w:cs="Arial"/>
                <w:b/>
                <w:sz w:val="22"/>
                <w:szCs w:val="22"/>
              </w:rPr>
              <w:t xml:space="preserve"> CONTRACTUAL</w:t>
            </w:r>
          </w:p>
        </w:tc>
      </w:tr>
      <w:tr w:rsidR="00E42AA8" w:rsidRPr="00825EDE" w14:paraId="1DC50646" w14:textId="77777777" w:rsidTr="00081363">
        <w:trPr>
          <w:trHeight w:val="647"/>
          <w:jc w:val="center"/>
        </w:trPr>
        <w:tc>
          <w:tcPr>
            <w:tcW w:w="9634" w:type="dxa"/>
          </w:tcPr>
          <w:p w14:paraId="516A3263" w14:textId="77777777" w:rsidR="007049D4" w:rsidRPr="00272E8F" w:rsidRDefault="007049D4" w:rsidP="000470EC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1A4E3D4" w14:textId="0BBEC2ED" w:rsidR="007049D4" w:rsidRPr="00272E8F" w:rsidRDefault="00E42AA8" w:rsidP="00EE788C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 xml:space="preserve">Objeto del Contrato: </w:t>
            </w:r>
            <w:r w:rsidR="00304833" w:rsidRPr="00BC2B6D">
              <w:rPr>
                <w:rFonts w:ascii="Arial" w:hAnsi="Arial" w:cs="Arial"/>
                <w:bCs/>
                <w:sz w:val="20"/>
                <w:szCs w:val="20"/>
              </w:rPr>
              <w:t xml:space="preserve">PRESTAR LOS SERVICIOS </w:t>
            </w:r>
            <w:r w:rsidR="00304833">
              <w:rPr>
                <w:rFonts w:ascii="Arial" w:hAnsi="Arial" w:cs="Arial"/>
                <w:bCs/>
                <w:sz w:val="20"/>
                <w:szCs w:val="20"/>
              </w:rPr>
              <w:t xml:space="preserve">COMO PROFESIONAL ESPECIALIZADO, EN LA SECRETARIA DE CONVIVENCIA Y SEGURIDAD CIUDADANA PARA EL DESARROLLO DEL PROYECTO DE INVERSIÓN DENOMINADO” </w:t>
            </w:r>
            <w:r w:rsidR="00304833" w:rsidRPr="00304833">
              <w:rPr>
                <w:rFonts w:ascii="Arial" w:hAnsi="Arial" w:cs="Arial"/>
                <w:bCs/>
                <w:sz w:val="20"/>
                <w:szCs w:val="20"/>
              </w:rPr>
              <w:t>FORTALECIMIENTO DE LOS MECANISMOS DE PLANEACIÓN, SEGUIMIENTO Y CONTROL DE PLANES Y PROGRAMAS PARA LA TERRITORIALIZACIÓN DE POLÍTICAS Y PROTOCOLOS EN EL MARCO DE LA CONVIVENCIA Y LA SEGURIDAD CIUDADANA DEL VALLE DEL CAUCA”.</w:t>
            </w:r>
            <w:r w:rsidR="00304833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E42AA8" w:rsidRPr="00825EDE" w14:paraId="7D9996B3" w14:textId="77777777" w:rsidTr="00081363">
        <w:trPr>
          <w:jc w:val="center"/>
        </w:trPr>
        <w:tc>
          <w:tcPr>
            <w:tcW w:w="9634" w:type="dxa"/>
            <w:vAlign w:val="center"/>
          </w:tcPr>
          <w:p w14:paraId="2CF1B17C" w14:textId="77777777" w:rsidR="007B4FCC" w:rsidRPr="00272E8F" w:rsidRDefault="007B4FCC" w:rsidP="0004721C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2CCB8727" w14:textId="4E5A8673" w:rsidR="003F0744" w:rsidRPr="00272E8F" w:rsidRDefault="00E42AA8" w:rsidP="003F074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No. RPC</w:t>
            </w:r>
            <w:r w:rsidR="0004721C" w:rsidRPr="00272E8F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953C7D" w:rsidRPr="00953C7D">
              <w:rPr>
                <w:rFonts w:ascii="Arial" w:eastAsia="Arial" w:hAnsi="Arial" w:cs="Arial"/>
                <w:sz w:val="22"/>
                <w:szCs w:val="22"/>
              </w:rPr>
              <w:t>5600094391 de 22/10/2025</w:t>
            </w:r>
            <w:r w:rsidR="00953C7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272E8F">
              <w:rPr>
                <w:rFonts w:ascii="Arial" w:hAnsi="Arial" w:cs="Arial"/>
                <w:b/>
                <w:sz w:val="22"/>
                <w:szCs w:val="22"/>
              </w:rPr>
              <w:t>No.</w:t>
            </w:r>
            <w:r w:rsidR="00D074B5" w:rsidRPr="00272E8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72E8F">
              <w:rPr>
                <w:rFonts w:ascii="Arial" w:hAnsi="Arial" w:cs="Arial"/>
                <w:b/>
                <w:sz w:val="22"/>
                <w:szCs w:val="22"/>
              </w:rPr>
              <w:t xml:space="preserve">CDP: </w:t>
            </w:r>
            <w:r w:rsidR="00BC2B6D" w:rsidRPr="00BC2B6D">
              <w:rPr>
                <w:rFonts w:ascii="Arial" w:eastAsia="Arial" w:hAnsi="Arial" w:cs="Arial"/>
                <w:sz w:val="22"/>
                <w:szCs w:val="22"/>
              </w:rPr>
              <w:t>5500006346</w:t>
            </w:r>
            <w:r w:rsidR="00A32332" w:rsidRPr="00272E8F">
              <w:rPr>
                <w:rFonts w:ascii="Arial" w:hAnsi="Arial" w:cs="Arial"/>
                <w:b/>
                <w:sz w:val="22"/>
                <w:szCs w:val="22"/>
              </w:rPr>
              <w:t xml:space="preserve"> de </w:t>
            </w:r>
            <w:r w:rsidR="00BC2B6D" w:rsidRPr="00BC2B6D">
              <w:rPr>
                <w:rFonts w:ascii="Arial" w:hAnsi="Arial" w:cs="Arial"/>
                <w:b/>
                <w:sz w:val="22"/>
                <w:szCs w:val="22"/>
              </w:rPr>
              <w:t>18/06/2025</w:t>
            </w:r>
          </w:p>
          <w:p w14:paraId="2A8E5F22" w14:textId="170CB538" w:rsidR="005B17DA" w:rsidRPr="00272E8F" w:rsidRDefault="005B17DA" w:rsidP="0004721C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649BD075" w14:textId="437F0E7C" w:rsidR="00E42AA8" w:rsidRPr="00272E8F" w:rsidRDefault="00E42AA8" w:rsidP="004A17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 xml:space="preserve">Vr. Contrato $ </w:t>
            </w:r>
            <w:r w:rsidR="0093187C" w:rsidRPr="00272E8F">
              <w:rPr>
                <w:rFonts w:ascii="Arial" w:hAnsi="Arial" w:cs="Arial"/>
                <w:b/>
                <w:sz w:val="22"/>
                <w:szCs w:val="22"/>
              </w:rPr>
              <w:t>18</w:t>
            </w:r>
            <w:r w:rsidR="001B3C4B" w:rsidRPr="00272E8F">
              <w:rPr>
                <w:rFonts w:ascii="Arial" w:hAnsi="Arial" w:cs="Arial"/>
                <w:b/>
                <w:sz w:val="22"/>
                <w:szCs w:val="22"/>
              </w:rPr>
              <w:t>.000.000</w:t>
            </w:r>
          </w:p>
          <w:p w14:paraId="32E45B91" w14:textId="4F32A2C9" w:rsidR="007B4FCC" w:rsidRPr="00272E8F" w:rsidRDefault="007B4FCC" w:rsidP="004A170F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E42AA8" w:rsidRPr="00825EDE" w14:paraId="307B2278" w14:textId="77777777" w:rsidTr="00081363">
        <w:trPr>
          <w:trHeight w:val="638"/>
          <w:jc w:val="center"/>
        </w:trPr>
        <w:tc>
          <w:tcPr>
            <w:tcW w:w="9634" w:type="dxa"/>
            <w:tcBorders>
              <w:bottom w:val="single" w:sz="4" w:space="0" w:color="auto"/>
              <w:right w:val="single" w:sz="4" w:space="0" w:color="auto"/>
            </w:tcBorders>
          </w:tcPr>
          <w:p w14:paraId="4BA1A849" w14:textId="427B03BD" w:rsidR="00E42AA8" w:rsidRPr="00272E8F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Concepto: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0F2E" w:rsidRPr="00272E8F">
              <w:rPr>
                <w:rFonts w:ascii="Arial" w:hAnsi="Arial" w:cs="Arial"/>
                <w:b/>
                <w:sz w:val="22"/>
                <w:szCs w:val="22"/>
              </w:rPr>
              <w:t>CUOTA No</w:t>
            </w:r>
            <w:r w:rsidR="00AA0F2E" w:rsidRPr="00272E8F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8619BE" w:rsidRPr="00272E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D4734" w:rsidRPr="00272E8F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953C7D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AA0F2E" w:rsidRPr="00272E8F">
              <w:rPr>
                <w:rFonts w:ascii="Arial" w:hAnsi="Arial" w:cs="Arial"/>
                <w:sz w:val="22"/>
                <w:szCs w:val="22"/>
              </w:rPr>
              <w:t>- Mes de</w:t>
            </w:r>
            <w:r w:rsidR="00F86349"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F1E29">
              <w:rPr>
                <w:rFonts w:ascii="Arial" w:hAnsi="Arial" w:cs="Arial"/>
                <w:sz w:val="22"/>
                <w:szCs w:val="22"/>
              </w:rPr>
              <w:t xml:space="preserve">octubre </w:t>
            </w:r>
            <w:r w:rsidR="00374D7B" w:rsidRPr="00272E8F">
              <w:rPr>
                <w:rFonts w:ascii="Arial" w:hAnsi="Arial" w:cs="Arial"/>
                <w:sz w:val="22"/>
                <w:szCs w:val="22"/>
              </w:rPr>
              <w:t>de 202</w:t>
            </w:r>
            <w:r w:rsidR="0093187C" w:rsidRPr="00272E8F">
              <w:rPr>
                <w:rFonts w:ascii="Arial" w:hAnsi="Arial" w:cs="Arial"/>
                <w:sz w:val="22"/>
                <w:szCs w:val="22"/>
              </w:rPr>
              <w:t>5</w:t>
            </w:r>
            <w:r w:rsidR="009A502D" w:rsidRPr="00272E8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3C1DA61" w14:textId="77777777" w:rsidR="00A72559" w:rsidRPr="00272E8F" w:rsidRDefault="0069464A" w:rsidP="0069464A">
            <w:pPr>
              <w:tabs>
                <w:tab w:val="left" w:pos="1245"/>
              </w:tabs>
              <w:rPr>
                <w:rFonts w:ascii="Arial" w:hAnsi="Arial" w:cs="Arial"/>
                <w:sz w:val="14"/>
                <w:szCs w:val="14"/>
              </w:rPr>
            </w:pPr>
            <w:r w:rsidRPr="00272E8F">
              <w:rPr>
                <w:rFonts w:ascii="Arial" w:hAnsi="Arial" w:cs="Arial"/>
                <w:sz w:val="22"/>
                <w:szCs w:val="22"/>
              </w:rPr>
              <w:tab/>
            </w:r>
          </w:p>
          <w:p w14:paraId="0EE37742" w14:textId="117B86BC" w:rsidR="00E42AA8" w:rsidRPr="00272E8F" w:rsidRDefault="00AA0F2E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Contrato No</w:t>
            </w:r>
            <w:r w:rsidR="00081363" w:rsidRPr="00272E8F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53C7D" w:rsidRPr="00953C7D">
              <w:rPr>
                <w:rFonts w:ascii="Arial" w:hAnsi="Arial" w:cs="Arial"/>
                <w:b/>
                <w:sz w:val="22"/>
                <w:szCs w:val="22"/>
              </w:rPr>
              <w:t>1410-17.13-16508</w:t>
            </w:r>
            <w:r w:rsidR="00953C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="00953C7D">
              <w:rPr>
                <w:rFonts w:ascii="Arial" w:hAnsi="Arial" w:cs="Arial"/>
                <w:sz w:val="22"/>
                <w:szCs w:val="22"/>
              </w:rPr>
              <w:t>octubre</w:t>
            </w:r>
            <w:r w:rsidR="00463E72"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53C7D">
              <w:rPr>
                <w:rFonts w:ascii="Arial" w:hAnsi="Arial" w:cs="Arial"/>
                <w:sz w:val="22"/>
                <w:szCs w:val="22"/>
              </w:rPr>
              <w:t>17</w:t>
            </w:r>
            <w:r w:rsidR="00374D7B" w:rsidRPr="00272E8F">
              <w:rPr>
                <w:rFonts w:ascii="Arial" w:hAnsi="Arial" w:cs="Arial"/>
                <w:sz w:val="22"/>
                <w:szCs w:val="22"/>
              </w:rPr>
              <w:t xml:space="preserve"> de 202</w:t>
            </w:r>
            <w:r w:rsidR="0093187C" w:rsidRPr="00272E8F">
              <w:rPr>
                <w:rFonts w:ascii="Arial" w:hAnsi="Arial" w:cs="Arial"/>
                <w:sz w:val="22"/>
                <w:szCs w:val="22"/>
              </w:rPr>
              <w:t>5</w:t>
            </w:r>
            <w:r w:rsidR="009A502D" w:rsidRPr="00272E8F">
              <w:rPr>
                <w:rFonts w:ascii="Arial" w:hAnsi="Arial" w:cs="Arial"/>
                <w:sz w:val="22"/>
                <w:szCs w:val="22"/>
              </w:rPr>
              <w:t>.</w:t>
            </w:r>
            <w:r w:rsidR="003F0744"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762E569" w14:textId="5F619882" w:rsidR="00A72559" w:rsidRPr="00272E8F" w:rsidRDefault="00A72559" w:rsidP="0069464A">
            <w:pPr>
              <w:ind w:firstLine="708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  <w:p w14:paraId="6E96F531" w14:textId="79514041" w:rsidR="0034595D" w:rsidRPr="005011F9" w:rsidRDefault="002335C1" w:rsidP="0034595D">
            <w:pPr>
              <w:jc w:val="both"/>
              <w:rPr>
                <w:rFonts w:ascii="Arial" w:hAnsi="Arial" w:cs="Arial"/>
                <w:bCs/>
              </w:rPr>
            </w:pPr>
            <w:r w:rsidRPr="005011F9">
              <w:rPr>
                <w:rFonts w:ascii="Arial" w:hAnsi="Arial" w:cs="Arial"/>
                <w:bCs/>
              </w:rPr>
              <w:t>Se adjunta a este</w:t>
            </w:r>
            <w:r w:rsidR="005011F9">
              <w:rPr>
                <w:rFonts w:ascii="Arial" w:hAnsi="Arial" w:cs="Arial"/>
                <w:bCs/>
              </w:rPr>
              <w:t xml:space="preserve"> informe</w:t>
            </w:r>
            <w:r w:rsidRPr="005011F9">
              <w:rPr>
                <w:rFonts w:ascii="Arial" w:hAnsi="Arial" w:cs="Arial"/>
                <w:bCs/>
              </w:rPr>
              <w:t xml:space="preserve"> </w:t>
            </w:r>
            <w:bookmarkStart w:id="0" w:name="_Hlk180651118"/>
            <w:bookmarkStart w:id="1" w:name="_Hlk200203360"/>
            <w:r w:rsidR="005011F9" w:rsidRPr="005011F9">
              <w:rPr>
                <w:rFonts w:ascii="Arial" w:hAnsi="Arial" w:cs="Arial"/>
                <w:bCs/>
              </w:rPr>
              <w:t>certificado de afiliación a la seguridad Social (Salud FOSYGA régimen de excepción), certificación de PENSION (</w:t>
            </w:r>
            <w:r w:rsidR="005011F9">
              <w:rPr>
                <w:rFonts w:ascii="Arial" w:hAnsi="Arial" w:cs="Arial"/>
                <w:bCs/>
              </w:rPr>
              <w:t>Colpensiones</w:t>
            </w:r>
            <w:r w:rsidR="005011F9" w:rsidRPr="005011F9">
              <w:rPr>
                <w:rFonts w:ascii="Arial" w:hAnsi="Arial" w:cs="Arial"/>
                <w:bCs/>
              </w:rPr>
              <w:t xml:space="preserve">) y certificado ARL (POSITIVA) del mes de </w:t>
            </w:r>
            <w:r w:rsidR="005011F9">
              <w:rPr>
                <w:rFonts w:ascii="Arial" w:hAnsi="Arial" w:cs="Arial"/>
                <w:bCs/>
              </w:rPr>
              <w:t>octubre</w:t>
            </w:r>
            <w:r w:rsidR="005011F9" w:rsidRPr="005011F9">
              <w:rPr>
                <w:rFonts w:ascii="Arial" w:hAnsi="Arial" w:cs="Arial"/>
                <w:bCs/>
              </w:rPr>
              <w:t xml:space="preserve"> de 2025.  </w:t>
            </w:r>
            <w:bookmarkEnd w:id="0"/>
            <w:bookmarkEnd w:id="1"/>
          </w:p>
          <w:p w14:paraId="178D3B2B" w14:textId="30495D93" w:rsidR="00AA0F2E" w:rsidRPr="00272E8F" w:rsidRDefault="00AA0F2E" w:rsidP="000470EC">
            <w:pPr>
              <w:rPr>
                <w:rFonts w:ascii="Arial" w:hAnsi="Arial" w:cs="Arial"/>
                <w:sz w:val="10"/>
                <w:szCs w:val="10"/>
              </w:rPr>
            </w:pPr>
          </w:p>
          <w:p w14:paraId="4BA8503A" w14:textId="405F350A" w:rsidR="007B4FCC" w:rsidRPr="00272E8F" w:rsidRDefault="007B4FCC" w:rsidP="007B4FCC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Favor consignar en Cuenta Ahorros No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96601C" w:rsidRPr="0096601C">
              <w:rPr>
                <w:rFonts w:ascii="Arial" w:hAnsi="Arial" w:cs="Arial"/>
                <w:sz w:val="22"/>
                <w:szCs w:val="22"/>
              </w:rPr>
              <w:t>230080145766</w:t>
            </w:r>
            <w:r w:rsidR="002B0E74" w:rsidRPr="00272E8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72E8F">
              <w:rPr>
                <w:rFonts w:ascii="Arial" w:hAnsi="Arial" w:cs="Arial"/>
                <w:b/>
                <w:sz w:val="22"/>
                <w:szCs w:val="22"/>
              </w:rPr>
              <w:t>del Banco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601C" w:rsidRPr="0096601C">
              <w:rPr>
                <w:rFonts w:ascii="Arial" w:hAnsi="Arial" w:cs="Arial"/>
                <w:b/>
                <w:bCs/>
                <w:sz w:val="22"/>
                <w:szCs w:val="22"/>
              </w:rPr>
              <w:t>POPULAR</w:t>
            </w:r>
          </w:p>
          <w:p w14:paraId="2023A3C2" w14:textId="77777777" w:rsidR="00AA0F2E" w:rsidRPr="00272E8F" w:rsidRDefault="00AA0F2E" w:rsidP="000470EC">
            <w:pPr>
              <w:rPr>
                <w:rFonts w:ascii="Arial" w:hAnsi="Arial" w:cs="Arial"/>
                <w:sz w:val="10"/>
                <w:szCs w:val="10"/>
              </w:rPr>
            </w:pPr>
          </w:p>
          <w:p w14:paraId="124E19BA" w14:textId="5F4A03C5" w:rsidR="000A39DB" w:rsidRPr="00272E8F" w:rsidRDefault="00E42AA8" w:rsidP="000470EC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Valor $</w:t>
            </w:r>
            <w:r w:rsidR="004361B5" w:rsidRPr="00272E8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6601C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2B0E74" w:rsidRPr="00272E8F">
              <w:rPr>
                <w:rFonts w:ascii="Arial" w:hAnsi="Arial" w:cs="Arial"/>
                <w:b/>
                <w:sz w:val="22"/>
                <w:szCs w:val="22"/>
              </w:rPr>
              <w:t>.000.000</w:t>
            </w:r>
          </w:p>
          <w:p w14:paraId="593DBCA6" w14:textId="77777777" w:rsidR="00A72559" w:rsidRPr="00272E8F" w:rsidRDefault="00A72559" w:rsidP="000470EC">
            <w:pPr>
              <w:rPr>
                <w:rFonts w:ascii="Arial" w:hAnsi="Arial" w:cs="Arial"/>
                <w:b/>
                <w:color w:val="FF0000"/>
                <w:sz w:val="10"/>
                <w:szCs w:val="10"/>
              </w:rPr>
            </w:pPr>
          </w:p>
        </w:tc>
      </w:tr>
      <w:tr w:rsidR="00E42AA8" w:rsidRPr="00825EDE" w14:paraId="5C890B98" w14:textId="77777777" w:rsidTr="00081363">
        <w:trPr>
          <w:jc w:val="center"/>
        </w:trPr>
        <w:tc>
          <w:tcPr>
            <w:tcW w:w="9634" w:type="dxa"/>
            <w:tcBorders>
              <w:top w:val="single" w:sz="4" w:space="0" w:color="auto"/>
            </w:tcBorders>
          </w:tcPr>
          <w:p w14:paraId="7EE61A39" w14:textId="75C53CFC" w:rsidR="00E42AA8" w:rsidRPr="00E42AA8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Son:  </w:t>
            </w:r>
            <w:r w:rsidR="00EE788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6601C">
              <w:rPr>
                <w:rFonts w:ascii="Arial" w:hAnsi="Arial" w:cs="Arial"/>
                <w:b/>
                <w:sz w:val="22"/>
                <w:szCs w:val="22"/>
              </w:rPr>
              <w:t>SEIS</w:t>
            </w:r>
            <w:r w:rsidR="0096601C" w:rsidRPr="00EE788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E788C" w:rsidRPr="00EE788C">
              <w:rPr>
                <w:rFonts w:ascii="Arial" w:hAnsi="Arial" w:cs="Arial"/>
                <w:b/>
                <w:sz w:val="22"/>
                <w:szCs w:val="22"/>
              </w:rPr>
              <w:t xml:space="preserve">MILLONES </w:t>
            </w:r>
            <w:r w:rsidR="00EE788C" w:rsidRPr="004361B5">
              <w:rPr>
                <w:rFonts w:ascii="Arial" w:hAnsi="Arial" w:cs="Arial"/>
                <w:b/>
                <w:sz w:val="22"/>
                <w:szCs w:val="22"/>
              </w:rPr>
              <w:t>M/CTE</w:t>
            </w:r>
            <w:r w:rsidR="00CC3F8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42AA8" w:rsidRPr="00825EDE" w14:paraId="4BC70842" w14:textId="77777777" w:rsidTr="00081363">
        <w:trPr>
          <w:trHeight w:val="945"/>
          <w:jc w:val="center"/>
        </w:trPr>
        <w:tc>
          <w:tcPr>
            <w:tcW w:w="9634" w:type="dxa"/>
            <w:tcBorders>
              <w:top w:val="single" w:sz="4" w:space="0" w:color="auto"/>
            </w:tcBorders>
          </w:tcPr>
          <w:p w14:paraId="108EAF0C" w14:textId="77777777" w:rsidR="00855980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667473B9" w14:textId="70F90375" w:rsidR="00403525" w:rsidRDefault="00403525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0747609" w14:textId="4FCDDDCA" w:rsidR="007B4FCC" w:rsidRDefault="007B4FCC" w:rsidP="000470EC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27C2606E" w14:textId="77777777" w:rsidR="00BC2B6D" w:rsidRPr="007B4FCC" w:rsidRDefault="00BC2B6D" w:rsidP="000470EC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18076C2F" w14:textId="6FBD5117" w:rsidR="00E42AA8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                  </w:t>
            </w:r>
            <w:r w:rsidR="00C4402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</w:t>
            </w:r>
            <w:r w:rsidRPr="0004721C">
              <w:rPr>
                <w:rFonts w:ascii="Arial" w:hAnsi="Arial" w:cs="Arial"/>
                <w:b/>
                <w:sz w:val="22"/>
                <w:szCs w:val="22"/>
              </w:rPr>
              <w:t xml:space="preserve">Firma y cedula del Beneficiario </w:t>
            </w:r>
          </w:p>
          <w:p w14:paraId="2B2B2A0C" w14:textId="239046CE" w:rsidR="00BC2B6D" w:rsidRPr="00CC5FE7" w:rsidRDefault="00E63DA1" w:rsidP="00BC2B6D">
            <w:pPr>
              <w:ind w:hanging="2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</w:t>
            </w:r>
            <w:r w:rsidR="00BC2B6D">
              <w:rPr>
                <w:rFonts w:ascii="Arial" w:eastAsia="Arial" w:hAnsi="Arial" w:cs="Arial"/>
                <w:b/>
                <w:sz w:val="22"/>
                <w:szCs w:val="22"/>
              </w:rPr>
              <w:t>JUAN PABLO BERNAL JARAMILLO</w:t>
            </w:r>
          </w:p>
          <w:p w14:paraId="6FCDF899" w14:textId="46F0B821" w:rsidR="00E21A25" w:rsidRPr="00081363" w:rsidRDefault="00E63DA1" w:rsidP="004777CA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CC: </w:t>
            </w:r>
            <w:r w:rsidR="00BC2B6D" w:rsidRPr="00072151">
              <w:rPr>
                <w:rFonts w:ascii="Arial" w:eastAsia="Arial" w:hAnsi="Arial" w:cs="Arial"/>
                <w:sz w:val="22"/>
                <w:szCs w:val="22"/>
              </w:rPr>
              <w:t>80017939</w:t>
            </w:r>
            <w:r w:rsidR="00BC2B6D">
              <w:t xml:space="preserve"> </w:t>
            </w:r>
            <w:r w:rsidR="00BC2B6D" w:rsidRPr="00BC2B6D">
              <w:rPr>
                <w:rFonts w:ascii="Arial" w:hAnsi="Arial" w:cs="Arial"/>
                <w:b/>
                <w:sz w:val="22"/>
                <w:szCs w:val="22"/>
              </w:rPr>
              <w:t>de Bogotá D.C</w:t>
            </w:r>
          </w:p>
        </w:tc>
      </w:tr>
    </w:tbl>
    <w:p w14:paraId="39682315" w14:textId="77777777" w:rsidR="00855980" w:rsidRPr="00636B10" w:rsidRDefault="00855980" w:rsidP="00636B10">
      <w:pPr>
        <w:jc w:val="both"/>
        <w:rPr>
          <w:rFonts w:ascii="Arial" w:eastAsia="Calibri" w:hAnsi="Arial" w:cs="Arial"/>
          <w:b/>
          <w:sz w:val="6"/>
          <w:szCs w:val="6"/>
        </w:rPr>
      </w:pPr>
    </w:p>
    <w:sectPr w:rsidR="00855980" w:rsidRPr="00636B10" w:rsidSect="006C7895">
      <w:headerReference w:type="default" r:id="rId8"/>
      <w:footerReference w:type="default" r:id="rId9"/>
      <w:pgSz w:w="12242" w:h="15842" w:code="1"/>
      <w:pgMar w:top="391" w:right="1701" w:bottom="1559" w:left="1701" w:header="425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66295" w14:textId="77777777" w:rsidR="0010500E" w:rsidRDefault="0010500E">
      <w:r>
        <w:separator/>
      </w:r>
    </w:p>
  </w:endnote>
  <w:endnote w:type="continuationSeparator" w:id="0">
    <w:p w14:paraId="72D99AAE" w14:textId="77777777" w:rsidR="0010500E" w:rsidRDefault="00105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7F9B" w14:textId="77777777" w:rsidR="006276EC" w:rsidRDefault="006276EC" w:rsidP="006276EC">
    <w:pPr>
      <w:pStyle w:val="Piedepgina"/>
      <w:jc w:val="center"/>
      <w:rPr>
        <w:rFonts w:ascii="Arial" w:hAnsi="Arial" w:cs="Arial"/>
        <w:iCs/>
        <w:sz w:val="16"/>
        <w:szCs w:val="16"/>
        <w:lang w:val="es-MX"/>
      </w:rPr>
    </w:pPr>
  </w:p>
  <w:p w14:paraId="74473B91" w14:textId="77777777" w:rsidR="006276EC" w:rsidRDefault="006276EC" w:rsidP="006276EC">
    <w:pPr>
      <w:pStyle w:val="Piedepgina"/>
      <w:jc w:val="center"/>
      <w:rPr>
        <w:rFonts w:ascii="Arial" w:hAnsi="Arial" w:cs="Arial"/>
        <w:iCs/>
        <w:sz w:val="16"/>
        <w:szCs w:val="16"/>
        <w:lang w:val="es-MX"/>
      </w:rPr>
    </w:pPr>
  </w:p>
  <w:p w14:paraId="6BC516D8" w14:textId="77777777" w:rsidR="006276EC" w:rsidRPr="001E6B85" w:rsidRDefault="006276EC" w:rsidP="007246E5">
    <w:pPr>
      <w:pStyle w:val="Piedepgina"/>
      <w:tabs>
        <w:tab w:val="clear" w:pos="8504"/>
        <w:tab w:val="right" w:pos="7581"/>
      </w:tabs>
      <w:ind w:left="-540" w:right="5"/>
      <w:jc w:val="center"/>
      <w:rPr>
        <w:rFonts w:ascii="Arial" w:hAnsi="Arial" w:cs="Arial"/>
        <w:bCs/>
        <w:sz w:val="16"/>
        <w:szCs w:val="16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603AC" w14:textId="77777777" w:rsidR="0010500E" w:rsidRDefault="0010500E">
      <w:r>
        <w:separator/>
      </w:r>
    </w:p>
  </w:footnote>
  <w:footnote w:type="continuationSeparator" w:id="0">
    <w:p w14:paraId="08E66C04" w14:textId="77777777" w:rsidR="0010500E" w:rsidRDefault="00105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4394"/>
      <w:gridCol w:w="2693"/>
    </w:tblGrid>
    <w:tr w:rsidR="00DF4B82" w14:paraId="1925D2EE" w14:textId="77777777" w:rsidTr="00E42AA8">
      <w:trPr>
        <w:cantSplit/>
        <w:trHeight w:val="515"/>
      </w:trPr>
      <w:tc>
        <w:tcPr>
          <w:tcW w:w="2411" w:type="dxa"/>
          <w:vMerge w:val="restart"/>
          <w:vAlign w:val="center"/>
        </w:tcPr>
        <w:p w14:paraId="69E37A1C" w14:textId="488A3557" w:rsidR="00DF4B82" w:rsidRPr="00DF4B82" w:rsidRDefault="00DF4B82" w:rsidP="001F2AFE">
          <w:pPr>
            <w:pStyle w:val="Encabezado"/>
            <w:jc w:val="center"/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</w:pPr>
          <w:r w:rsidRPr="00DF4B82"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  <w:t>Departamento</w:t>
          </w:r>
        </w:p>
        <w:p w14:paraId="56D06BFC" w14:textId="77777777" w:rsidR="00DF4B82" w:rsidRPr="00DF4B82" w:rsidRDefault="00DF4B82" w:rsidP="001F2AFE">
          <w:pPr>
            <w:pStyle w:val="Encabezado"/>
            <w:jc w:val="center"/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</w:pPr>
          <w:r w:rsidRPr="00DF4B82"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  <w:t>del Valle del Cauca</w:t>
          </w:r>
        </w:p>
        <w:p w14:paraId="14CB829C" w14:textId="77777777" w:rsidR="00DF4B82" w:rsidRDefault="0010500E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  <w:r>
            <w:rPr>
              <w:rFonts w:ascii="Arial" w:hAnsi="Arial" w:cs="Arial"/>
              <w:noProof/>
              <w:lang w:val="es-ES_tradnl" w:eastAsia="es-ES_tradnl"/>
            </w:rPr>
            <w:object w:dxaOrig="1440" w:dyaOrig="1440" w14:anchorId="32C38B4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1" type="#_x0000_t75" style="position:absolute;left:0;text-align:left;margin-left:34.1pt;margin-top:7.65pt;width:41.25pt;height:39.85pt;z-index:251657728;visibility:visible;mso-wrap-edited:f" wrapcoords="-415 0 -415 21168 21600 21168 21600 0 -415 0">
                <v:imagedata r:id="rId1" o:title=""/>
              </v:shape>
              <o:OLEObject Type="Embed" ProgID="Word.Picture.8" ShapeID="_x0000_s2051" DrawAspect="Content" ObjectID="_1823515325" r:id="rId2"/>
            </w:object>
          </w:r>
        </w:p>
        <w:p w14:paraId="5E5E48E7" w14:textId="77777777" w:rsidR="00DF4B82" w:rsidRDefault="00DF4B82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</w:p>
        <w:p w14:paraId="621FA287" w14:textId="77777777" w:rsidR="00DF4B82" w:rsidRDefault="00DF4B82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</w:p>
        <w:p w14:paraId="72AB025C" w14:textId="77777777" w:rsidR="00431A7D" w:rsidRDefault="00431A7D" w:rsidP="00431A7D">
          <w:pPr>
            <w:pStyle w:val="Encabezado"/>
            <w:rPr>
              <w:noProof/>
              <w:lang w:val="es-ES_tradnl" w:eastAsia="es-ES_tradnl"/>
            </w:rPr>
          </w:pPr>
        </w:p>
        <w:p w14:paraId="25868427" w14:textId="77777777" w:rsidR="00DF4B82" w:rsidRPr="00DF4B82" w:rsidRDefault="00195E5A" w:rsidP="00431A7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Gobernación</w:t>
          </w:r>
        </w:p>
      </w:tc>
      <w:tc>
        <w:tcPr>
          <w:tcW w:w="4394" w:type="dxa"/>
          <w:vMerge w:val="restart"/>
          <w:vAlign w:val="center"/>
        </w:tcPr>
        <w:p w14:paraId="3488820B" w14:textId="77777777" w:rsidR="00DF4B82" w:rsidRPr="000B35FB" w:rsidRDefault="00421305" w:rsidP="00232803">
          <w:pPr>
            <w:pStyle w:val="Encabezado"/>
            <w:jc w:val="center"/>
            <w:rPr>
              <w:rFonts w:ascii="Arial" w:hAnsi="Arial"/>
              <w:b/>
            </w:rPr>
          </w:pPr>
          <w:r w:rsidRPr="00421305">
            <w:rPr>
              <w:rFonts w:ascii="Arial" w:hAnsi="Arial"/>
              <w:b/>
            </w:rPr>
            <w:t>DOCUMENTO SOPORTE EN ADQUISICIONES EFECTUADAS A NO OBLIGADOS A FACTURAR</w:t>
          </w:r>
        </w:p>
      </w:tc>
      <w:tc>
        <w:tcPr>
          <w:tcW w:w="2693" w:type="dxa"/>
          <w:vAlign w:val="center"/>
        </w:tcPr>
        <w:p w14:paraId="73F1AA79" w14:textId="77777777" w:rsidR="00DF4B82" w:rsidRPr="00DF4B82" w:rsidRDefault="00DF4B82" w:rsidP="009C0BC0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 xml:space="preserve">Código: </w:t>
          </w:r>
          <w:r>
            <w:rPr>
              <w:rFonts w:ascii="Arial" w:hAnsi="Arial"/>
              <w:sz w:val="20"/>
              <w:szCs w:val="20"/>
            </w:rPr>
            <w:t>FO-M</w:t>
          </w:r>
          <w:r w:rsidR="00EE290F">
            <w:rPr>
              <w:rFonts w:ascii="Arial" w:hAnsi="Arial"/>
              <w:sz w:val="20"/>
              <w:szCs w:val="20"/>
            </w:rPr>
            <w:t>7</w:t>
          </w:r>
          <w:r>
            <w:rPr>
              <w:rFonts w:ascii="Arial" w:hAnsi="Arial"/>
              <w:sz w:val="20"/>
              <w:szCs w:val="20"/>
            </w:rPr>
            <w:t>-P3-0</w:t>
          </w:r>
          <w:r w:rsidR="00D969C6">
            <w:rPr>
              <w:rFonts w:ascii="Arial" w:hAnsi="Arial"/>
              <w:sz w:val="20"/>
              <w:szCs w:val="20"/>
            </w:rPr>
            <w:t>2</w:t>
          </w:r>
        </w:p>
      </w:tc>
    </w:tr>
    <w:tr w:rsidR="00DF4B82" w14:paraId="677AE481" w14:textId="77777777" w:rsidTr="00E42AA8">
      <w:trPr>
        <w:cantSplit/>
        <w:trHeight w:val="309"/>
      </w:trPr>
      <w:tc>
        <w:tcPr>
          <w:tcW w:w="2411" w:type="dxa"/>
          <w:vMerge/>
          <w:vAlign w:val="center"/>
        </w:tcPr>
        <w:p w14:paraId="5B19A863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025DB316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  <w:vAlign w:val="center"/>
        </w:tcPr>
        <w:p w14:paraId="5FAC13A7" w14:textId="77777777" w:rsidR="00232EB3" w:rsidRPr="00DF4B82" w:rsidRDefault="00DF4B82" w:rsidP="00EE290F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>Versión:</w:t>
          </w:r>
          <w:r w:rsidR="00475F9F">
            <w:rPr>
              <w:rFonts w:ascii="Arial" w:hAnsi="Arial"/>
              <w:sz w:val="20"/>
              <w:szCs w:val="20"/>
            </w:rPr>
            <w:t xml:space="preserve"> </w:t>
          </w:r>
          <w:r w:rsidR="00A34F0B">
            <w:rPr>
              <w:rFonts w:ascii="Arial" w:hAnsi="Arial"/>
              <w:sz w:val="20"/>
              <w:szCs w:val="20"/>
            </w:rPr>
            <w:t>0</w:t>
          </w:r>
          <w:r w:rsidR="00232EB3">
            <w:rPr>
              <w:rFonts w:ascii="Arial" w:hAnsi="Arial"/>
              <w:sz w:val="20"/>
              <w:szCs w:val="20"/>
            </w:rPr>
            <w:t>4</w:t>
          </w:r>
        </w:p>
      </w:tc>
    </w:tr>
    <w:tr w:rsidR="00DF4B82" w14:paraId="5CC31FC0" w14:textId="77777777" w:rsidTr="00E42AA8">
      <w:trPr>
        <w:cantSplit/>
        <w:trHeight w:val="426"/>
      </w:trPr>
      <w:tc>
        <w:tcPr>
          <w:tcW w:w="2411" w:type="dxa"/>
          <w:vMerge/>
          <w:vAlign w:val="center"/>
        </w:tcPr>
        <w:p w14:paraId="709D1CDA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5668B7ED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</w:tcPr>
        <w:p w14:paraId="0A64EC1F" w14:textId="77777777" w:rsidR="00DF4B82" w:rsidRPr="00DF4B82" w:rsidRDefault="00DF4B82" w:rsidP="00731848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 xml:space="preserve">Fecha de aprobación: </w:t>
          </w:r>
          <w:r w:rsidR="000001AC">
            <w:rPr>
              <w:rFonts w:ascii="Arial" w:hAnsi="Arial"/>
              <w:sz w:val="20"/>
              <w:szCs w:val="20"/>
            </w:rPr>
            <w:t>06/08</w:t>
          </w:r>
          <w:r w:rsidR="00BE3D55">
            <w:rPr>
              <w:rFonts w:ascii="Arial" w:hAnsi="Arial"/>
              <w:sz w:val="20"/>
              <w:szCs w:val="20"/>
            </w:rPr>
            <w:t>/</w:t>
          </w:r>
          <w:r w:rsidR="000001AC">
            <w:rPr>
              <w:rFonts w:ascii="Arial" w:hAnsi="Arial"/>
              <w:sz w:val="20"/>
              <w:szCs w:val="20"/>
            </w:rPr>
            <w:t>2020</w:t>
          </w:r>
        </w:p>
      </w:tc>
    </w:tr>
    <w:tr w:rsidR="00DF4B82" w14:paraId="556BF33D" w14:textId="77777777" w:rsidTr="00E42AA8">
      <w:trPr>
        <w:cantSplit/>
        <w:trHeight w:val="548"/>
      </w:trPr>
      <w:tc>
        <w:tcPr>
          <w:tcW w:w="2411" w:type="dxa"/>
          <w:vMerge/>
          <w:vAlign w:val="center"/>
        </w:tcPr>
        <w:p w14:paraId="44A5F552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2DC12C33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  <w:vAlign w:val="center"/>
        </w:tcPr>
        <w:p w14:paraId="66C95919" w14:textId="77777777" w:rsidR="00DF4B82" w:rsidRPr="00DF4B82" w:rsidRDefault="00DF4B82" w:rsidP="001E4D55">
          <w:pPr>
            <w:rPr>
              <w:sz w:val="20"/>
              <w:szCs w:val="20"/>
            </w:rPr>
          </w:pPr>
          <w:r w:rsidRPr="00DF4B82">
            <w:rPr>
              <w:rFonts w:ascii="Arial" w:hAnsi="Arial" w:cs="Arial"/>
              <w:sz w:val="20"/>
              <w:szCs w:val="20"/>
            </w:rPr>
            <w:t xml:space="preserve">Página: 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begin"/>
          </w:r>
          <w:r w:rsidRPr="00DF4B82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separate"/>
          </w:r>
          <w:r w:rsidR="00475F9F">
            <w:rPr>
              <w:rFonts w:ascii="Arial" w:hAnsi="Arial" w:cs="Arial"/>
              <w:noProof/>
              <w:sz w:val="20"/>
              <w:szCs w:val="20"/>
            </w:rPr>
            <w:t>1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end"/>
          </w:r>
          <w:r w:rsidRPr="00DF4B82">
            <w:rPr>
              <w:rFonts w:ascii="Arial" w:hAnsi="Arial" w:cs="Arial"/>
              <w:sz w:val="20"/>
              <w:szCs w:val="20"/>
            </w:rPr>
            <w:t xml:space="preserve"> de 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begin"/>
          </w:r>
          <w:r w:rsidRPr="00DF4B82">
            <w:rPr>
              <w:rFonts w:ascii="Arial" w:hAnsi="Arial" w:cs="Arial"/>
              <w:sz w:val="20"/>
              <w:szCs w:val="20"/>
            </w:rPr>
            <w:instrText xml:space="preserve"> NUMPAGES  </w:instrTex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separate"/>
          </w:r>
          <w:r w:rsidR="00475F9F">
            <w:rPr>
              <w:rFonts w:ascii="Arial" w:hAnsi="Arial" w:cs="Arial"/>
              <w:noProof/>
              <w:sz w:val="20"/>
              <w:szCs w:val="20"/>
            </w:rPr>
            <w:t>1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95F5F3A" w14:textId="77777777" w:rsidR="002F34EF" w:rsidRPr="003F0744" w:rsidRDefault="002F34EF" w:rsidP="00081363">
    <w:pPr>
      <w:rPr>
        <w:rFonts w:ascii="Arial" w:hAnsi="Arial" w:cs="Arial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C14A2"/>
    <w:multiLevelType w:val="hybridMultilevel"/>
    <w:tmpl w:val="83AE1FF4"/>
    <w:lvl w:ilvl="0" w:tplc="200A724C">
      <w:numFmt w:val="none"/>
      <w:lvlText w:val="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306FC"/>
    <w:multiLevelType w:val="hybridMultilevel"/>
    <w:tmpl w:val="3F16B27E"/>
    <w:lvl w:ilvl="0" w:tplc="200A724C">
      <w:numFmt w:val="none"/>
      <w:lvlText w:val="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B830EE"/>
    <w:multiLevelType w:val="multilevel"/>
    <w:tmpl w:val="BE728E1A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2376"/>
        </w:tabs>
        <w:ind w:left="2376" w:hanging="576"/>
      </w:pPr>
      <w:rPr>
        <w:sz w:val="24"/>
        <w:szCs w:val="24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4140"/>
        </w:tabs>
        <w:ind w:left="414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F765DA0"/>
    <w:multiLevelType w:val="hybridMultilevel"/>
    <w:tmpl w:val="0A4C4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5F8"/>
    <w:rsid w:val="000001AC"/>
    <w:rsid w:val="00006288"/>
    <w:rsid w:val="00007204"/>
    <w:rsid w:val="00007B50"/>
    <w:rsid w:val="000128CA"/>
    <w:rsid w:val="00014E45"/>
    <w:rsid w:val="00020251"/>
    <w:rsid w:val="00024B53"/>
    <w:rsid w:val="00027FE6"/>
    <w:rsid w:val="000345FF"/>
    <w:rsid w:val="00037843"/>
    <w:rsid w:val="0004721C"/>
    <w:rsid w:val="00050528"/>
    <w:rsid w:val="00051F36"/>
    <w:rsid w:val="00061932"/>
    <w:rsid w:val="00072790"/>
    <w:rsid w:val="00075109"/>
    <w:rsid w:val="00081363"/>
    <w:rsid w:val="000823EE"/>
    <w:rsid w:val="00082635"/>
    <w:rsid w:val="0008544D"/>
    <w:rsid w:val="0009427A"/>
    <w:rsid w:val="000A39DB"/>
    <w:rsid w:val="000A60A9"/>
    <w:rsid w:val="000B0AC4"/>
    <w:rsid w:val="000B35FB"/>
    <w:rsid w:val="000C26C0"/>
    <w:rsid w:val="000D00C7"/>
    <w:rsid w:val="000F09CC"/>
    <w:rsid w:val="000F0FF3"/>
    <w:rsid w:val="0010500E"/>
    <w:rsid w:val="001077EF"/>
    <w:rsid w:val="00111CC2"/>
    <w:rsid w:val="001126F1"/>
    <w:rsid w:val="00112D6C"/>
    <w:rsid w:val="001162E8"/>
    <w:rsid w:val="00131B42"/>
    <w:rsid w:val="00143729"/>
    <w:rsid w:val="001520A9"/>
    <w:rsid w:val="00162798"/>
    <w:rsid w:val="001840AA"/>
    <w:rsid w:val="001865F9"/>
    <w:rsid w:val="00195E5A"/>
    <w:rsid w:val="0019712F"/>
    <w:rsid w:val="001A1577"/>
    <w:rsid w:val="001A552F"/>
    <w:rsid w:val="001B316E"/>
    <w:rsid w:val="001B3C4B"/>
    <w:rsid w:val="001B6C37"/>
    <w:rsid w:val="001D5975"/>
    <w:rsid w:val="001E4D55"/>
    <w:rsid w:val="001F2AFE"/>
    <w:rsid w:val="001F6E7B"/>
    <w:rsid w:val="001F7F08"/>
    <w:rsid w:val="002073AC"/>
    <w:rsid w:val="002125E6"/>
    <w:rsid w:val="00215995"/>
    <w:rsid w:val="0022432B"/>
    <w:rsid w:val="00226863"/>
    <w:rsid w:val="00227D64"/>
    <w:rsid w:val="00227DB9"/>
    <w:rsid w:val="002314BE"/>
    <w:rsid w:val="00232803"/>
    <w:rsid w:val="00232EB3"/>
    <w:rsid w:val="002335C1"/>
    <w:rsid w:val="0023663B"/>
    <w:rsid w:val="00243442"/>
    <w:rsid w:val="00245A0A"/>
    <w:rsid w:val="00246389"/>
    <w:rsid w:val="00250438"/>
    <w:rsid w:val="00254BCE"/>
    <w:rsid w:val="00264378"/>
    <w:rsid w:val="00264578"/>
    <w:rsid w:val="00272E8F"/>
    <w:rsid w:val="00283CDC"/>
    <w:rsid w:val="0028448A"/>
    <w:rsid w:val="002877D4"/>
    <w:rsid w:val="00293347"/>
    <w:rsid w:val="002A0D0A"/>
    <w:rsid w:val="002A4CBE"/>
    <w:rsid w:val="002A76B8"/>
    <w:rsid w:val="002B0707"/>
    <w:rsid w:val="002B0E74"/>
    <w:rsid w:val="002B77CA"/>
    <w:rsid w:val="002C0285"/>
    <w:rsid w:val="002E25D9"/>
    <w:rsid w:val="002E283B"/>
    <w:rsid w:val="002E4054"/>
    <w:rsid w:val="002E40D5"/>
    <w:rsid w:val="002E5464"/>
    <w:rsid w:val="002F34EF"/>
    <w:rsid w:val="002F6775"/>
    <w:rsid w:val="003006A4"/>
    <w:rsid w:val="00301A71"/>
    <w:rsid w:val="00304833"/>
    <w:rsid w:val="003101DA"/>
    <w:rsid w:val="00312544"/>
    <w:rsid w:val="0033199C"/>
    <w:rsid w:val="0033270B"/>
    <w:rsid w:val="00343609"/>
    <w:rsid w:val="0034522C"/>
    <w:rsid w:val="003456E3"/>
    <w:rsid w:val="0034595D"/>
    <w:rsid w:val="00361347"/>
    <w:rsid w:val="00363D13"/>
    <w:rsid w:val="00365C71"/>
    <w:rsid w:val="00371E88"/>
    <w:rsid w:val="00374D7B"/>
    <w:rsid w:val="0037794E"/>
    <w:rsid w:val="003917AC"/>
    <w:rsid w:val="003A23B2"/>
    <w:rsid w:val="003A40BB"/>
    <w:rsid w:val="003A4E4A"/>
    <w:rsid w:val="003B386E"/>
    <w:rsid w:val="003C3195"/>
    <w:rsid w:val="003C6C20"/>
    <w:rsid w:val="003C7108"/>
    <w:rsid w:val="003D2BE9"/>
    <w:rsid w:val="003D4493"/>
    <w:rsid w:val="003D4734"/>
    <w:rsid w:val="003D5942"/>
    <w:rsid w:val="003D76C6"/>
    <w:rsid w:val="003E5E81"/>
    <w:rsid w:val="003F0744"/>
    <w:rsid w:val="00403525"/>
    <w:rsid w:val="00405967"/>
    <w:rsid w:val="004106D5"/>
    <w:rsid w:val="00412948"/>
    <w:rsid w:val="00415A03"/>
    <w:rsid w:val="00421305"/>
    <w:rsid w:val="00423DA0"/>
    <w:rsid w:val="00424F18"/>
    <w:rsid w:val="00431A7D"/>
    <w:rsid w:val="00434457"/>
    <w:rsid w:val="004361B5"/>
    <w:rsid w:val="00443B39"/>
    <w:rsid w:val="00444B9D"/>
    <w:rsid w:val="0044581D"/>
    <w:rsid w:val="00453C91"/>
    <w:rsid w:val="004569EC"/>
    <w:rsid w:val="00463E72"/>
    <w:rsid w:val="004641F8"/>
    <w:rsid w:val="004705CA"/>
    <w:rsid w:val="00475F9F"/>
    <w:rsid w:val="004777CA"/>
    <w:rsid w:val="004915C3"/>
    <w:rsid w:val="004934FC"/>
    <w:rsid w:val="004A04D6"/>
    <w:rsid w:val="004A170F"/>
    <w:rsid w:val="004A1AAB"/>
    <w:rsid w:val="004A37CB"/>
    <w:rsid w:val="004B2DC7"/>
    <w:rsid w:val="004B5E4F"/>
    <w:rsid w:val="004C7C6E"/>
    <w:rsid w:val="004E4B68"/>
    <w:rsid w:val="004E5BAC"/>
    <w:rsid w:val="005011F9"/>
    <w:rsid w:val="0050703D"/>
    <w:rsid w:val="005101D2"/>
    <w:rsid w:val="00511A71"/>
    <w:rsid w:val="00530CD8"/>
    <w:rsid w:val="005328B2"/>
    <w:rsid w:val="00532A64"/>
    <w:rsid w:val="00534A65"/>
    <w:rsid w:val="00541511"/>
    <w:rsid w:val="00550E63"/>
    <w:rsid w:val="005601DB"/>
    <w:rsid w:val="00567BCE"/>
    <w:rsid w:val="00574A18"/>
    <w:rsid w:val="005767D6"/>
    <w:rsid w:val="005851D2"/>
    <w:rsid w:val="00587A3B"/>
    <w:rsid w:val="0059759E"/>
    <w:rsid w:val="005A1E23"/>
    <w:rsid w:val="005B111D"/>
    <w:rsid w:val="005B17DA"/>
    <w:rsid w:val="005B25EB"/>
    <w:rsid w:val="005B4E73"/>
    <w:rsid w:val="005C3F14"/>
    <w:rsid w:val="005E14D1"/>
    <w:rsid w:val="005F3737"/>
    <w:rsid w:val="006055BC"/>
    <w:rsid w:val="006165B7"/>
    <w:rsid w:val="006223C2"/>
    <w:rsid w:val="00626A74"/>
    <w:rsid w:val="006276EC"/>
    <w:rsid w:val="00634684"/>
    <w:rsid w:val="00636B10"/>
    <w:rsid w:val="006438D7"/>
    <w:rsid w:val="00646CFE"/>
    <w:rsid w:val="00646E29"/>
    <w:rsid w:val="0065035C"/>
    <w:rsid w:val="0065773A"/>
    <w:rsid w:val="00681C9D"/>
    <w:rsid w:val="00692944"/>
    <w:rsid w:val="0069464A"/>
    <w:rsid w:val="006A5AD3"/>
    <w:rsid w:val="006B6AD0"/>
    <w:rsid w:val="006C67C3"/>
    <w:rsid w:val="006C7822"/>
    <w:rsid w:val="006C7895"/>
    <w:rsid w:val="006D52F2"/>
    <w:rsid w:val="006D5F25"/>
    <w:rsid w:val="006E0415"/>
    <w:rsid w:val="006E14AA"/>
    <w:rsid w:val="006E37C4"/>
    <w:rsid w:val="007049D4"/>
    <w:rsid w:val="007072AC"/>
    <w:rsid w:val="007128D4"/>
    <w:rsid w:val="0071603E"/>
    <w:rsid w:val="007168E9"/>
    <w:rsid w:val="007246E5"/>
    <w:rsid w:val="007247C8"/>
    <w:rsid w:val="00724986"/>
    <w:rsid w:val="007301C9"/>
    <w:rsid w:val="00731848"/>
    <w:rsid w:val="00736787"/>
    <w:rsid w:val="00743B16"/>
    <w:rsid w:val="00747983"/>
    <w:rsid w:val="00751D49"/>
    <w:rsid w:val="00765AA2"/>
    <w:rsid w:val="00776D87"/>
    <w:rsid w:val="00785BD3"/>
    <w:rsid w:val="0078639A"/>
    <w:rsid w:val="007976A0"/>
    <w:rsid w:val="007A7D10"/>
    <w:rsid w:val="007B3A58"/>
    <w:rsid w:val="007B4FCC"/>
    <w:rsid w:val="007C2B2C"/>
    <w:rsid w:val="007D44DB"/>
    <w:rsid w:val="007E16E9"/>
    <w:rsid w:val="007E3B27"/>
    <w:rsid w:val="007E532E"/>
    <w:rsid w:val="007F3D77"/>
    <w:rsid w:val="00801F46"/>
    <w:rsid w:val="00823844"/>
    <w:rsid w:val="00826500"/>
    <w:rsid w:val="008309D1"/>
    <w:rsid w:val="008433C9"/>
    <w:rsid w:val="00851376"/>
    <w:rsid w:val="00851E93"/>
    <w:rsid w:val="00854868"/>
    <w:rsid w:val="00855980"/>
    <w:rsid w:val="008619BE"/>
    <w:rsid w:val="00862503"/>
    <w:rsid w:val="0086440A"/>
    <w:rsid w:val="00876361"/>
    <w:rsid w:val="00886909"/>
    <w:rsid w:val="008901E4"/>
    <w:rsid w:val="0089782B"/>
    <w:rsid w:val="008B6628"/>
    <w:rsid w:val="008C24AA"/>
    <w:rsid w:val="008C5C56"/>
    <w:rsid w:val="008E67D6"/>
    <w:rsid w:val="008F3514"/>
    <w:rsid w:val="009073E7"/>
    <w:rsid w:val="0091046F"/>
    <w:rsid w:val="00913FA3"/>
    <w:rsid w:val="00915351"/>
    <w:rsid w:val="00915D4A"/>
    <w:rsid w:val="009165AD"/>
    <w:rsid w:val="0093187C"/>
    <w:rsid w:val="0094428E"/>
    <w:rsid w:val="00952004"/>
    <w:rsid w:val="00953772"/>
    <w:rsid w:val="00953C7D"/>
    <w:rsid w:val="00953CBE"/>
    <w:rsid w:val="00960CB6"/>
    <w:rsid w:val="0096601C"/>
    <w:rsid w:val="0097314A"/>
    <w:rsid w:val="00983452"/>
    <w:rsid w:val="009837C8"/>
    <w:rsid w:val="00986938"/>
    <w:rsid w:val="0099258E"/>
    <w:rsid w:val="009963EE"/>
    <w:rsid w:val="009A1A05"/>
    <w:rsid w:val="009A1F8A"/>
    <w:rsid w:val="009A502D"/>
    <w:rsid w:val="009C0BC0"/>
    <w:rsid w:val="009C10F5"/>
    <w:rsid w:val="009C143B"/>
    <w:rsid w:val="009C47A5"/>
    <w:rsid w:val="009E53CD"/>
    <w:rsid w:val="009E7F94"/>
    <w:rsid w:val="009F0975"/>
    <w:rsid w:val="009F6B67"/>
    <w:rsid w:val="00A0368E"/>
    <w:rsid w:val="00A32332"/>
    <w:rsid w:val="00A34F0B"/>
    <w:rsid w:val="00A417EA"/>
    <w:rsid w:val="00A420DE"/>
    <w:rsid w:val="00A45F14"/>
    <w:rsid w:val="00A46236"/>
    <w:rsid w:val="00A552DC"/>
    <w:rsid w:val="00A5772A"/>
    <w:rsid w:val="00A60B3B"/>
    <w:rsid w:val="00A66187"/>
    <w:rsid w:val="00A72559"/>
    <w:rsid w:val="00A72FC5"/>
    <w:rsid w:val="00A743A0"/>
    <w:rsid w:val="00A87D81"/>
    <w:rsid w:val="00A97FAD"/>
    <w:rsid w:val="00AA0F2E"/>
    <w:rsid w:val="00AA423B"/>
    <w:rsid w:val="00AB1730"/>
    <w:rsid w:val="00AB3AF0"/>
    <w:rsid w:val="00AD019F"/>
    <w:rsid w:val="00AD01D4"/>
    <w:rsid w:val="00AD494E"/>
    <w:rsid w:val="00AD5DF1"/>
    <w:rsid w:val="00AD75F8"/>
    <w:rsid w:val="00AE2BE8"/>
    <w:rsid w:val="00AE7A5D"/>
    <w:rsid w:val="00AF213A"/>
    <w:rsid w:val="00AF5CBD"/>
    <w:rsid w:val="00B05E65"/>
    <w:rsid w:val="00B10984"/>
    <w:rsid w:val="00B14860"/>
    <w:rsid w:val="00B20F31"/>
    <w:rsid w:val="00B23395"/>
    <w:rsid w:val="00B41284"/>
    <w:rsid w:val="00B75D40"/>
    <w:rsid w:val="00B81F27"/>
    <w:rsid w:val="00B94B05"/>
    <w:rsid w:val="00B959AD"/>
    <w:rsid w:val="00B97FA6"/>
    <w:rsid w:val="00BA0DDD"/>
    <w:rsid w:val="00BA27FE"/>
    <w:rsid w:val="00BA6DD0"/>
    <w:rsid w:val="00BB0B96"/>
    <w:rsid w:val="00BB2995"/>
    <w:rsid w:val="00BB7726"/>
    <w:rsid w:val="00BC1B38"/>
    <w:rsid w:val="00BC2B6D"/>
    <w:rsid w:val="00BC5308"/>
    <w:rsid w:val="00BD342F"/>
    <w:rsid w:val="00BD621C"/>
    <w:rsid w:val="00BE2A97"/>
    <w:rsid w:val="00BE3D55"/>
    <w:rsid w:val="00BE4DD3"/>
    <w:rsid w:val="00BE5C77"/>
    <w:rsid w:val="00BF0D6B"/>
    <w:rsid w:val="00BF7BD1"/>
    <w:rsid w:val="00C15778"/>
    <w:rsid w:val="00C44022"/>
    <w:rsid w:val="00C53061"/>
    <w:rsid w:val="00C557B1"/>
    <w:rsid w:val="00C7026D"/>
    <w:rsid w:val="00C84D78"/>
    <w:rsid w:val="00C93B76"/>
    <w:rsid w:val="00CA0F87"/>
    <w:rsid w:val="00CA2D53"/>
    <w:rsid w:val="00CB6A1B"/>
    <w:rsid w:val="00CC3F86"/>
    <w:rsid w:val="00CD5729"/>
    <w:rsid w:val="00CF3DBC"/>
    <w:rsid w:val="00CF6BDD"/>
    <w:rsid w:val="00D0007C"/>
    <w:rsid w:val="00D017CB"/>
    <w:rsid w:val="00D01E29"/>
    <w:rsid w:val="00D03ED9"/>
    <w:rsid w:val="00D05A63"/>
    <w:rsid w:val="00D05BD7"/>
    <w:rsid w:val="00D074B5"/>
    <w:rsid w:val="00D10977"/>
    <w:rsid w:val="00D142AA"/>
    <w:rsid w:val="00D150AA"/>
    <w:rsid w:val="00D22A05"/>
    <w:rsid w:val="00D2311B"/>
    <w:rsid w:val="00D27A4A"/>
    <w:rsid w:val="00D3366C"/>
    <w:rsid w:val="00D450BC"/>
    <w:rsid w:val="00D45548"/>
    <w:rsid w:val="00D4782F"/>
    <w:rsid w:val="00D507AA"/>
    <w:rsid w:val="00D53E0A"/>
    <w:rsid w:val="00D67257"/>
    <w:rsid w:val="00D72882"/>
    <w:rsid w:val="00D75857"/>
    <w:rsid w:val="00D828DA"/>
    <w:rsid w:val="00D969C6"/>
    <w:rsid w:val="00D97117"/>
    <w:rsid w:val="00D973A4"/>
    <w:rsid w:val="00DA2FF6"/>
    <w:rsid w:val="00DA39B9"/>
    <w:rsid w:val="00DA5278"/>
    <w:rsid w:val="00DC49D9"/>
    <w:rsid w:val="00DD5970"/>
    <w:rsid w:val="00DD7918"/>
    <w:rsid w:val="00DE4E49"/>
    <w:rsid w:val="00DF1E29"/>
    <w:rsid w:val="00DF4B82"/>
    <w:rsid w:val="00E00BBB"/>
    <w:rsid w:val="00E01C17"/>
    <w:rsid w:val="00E16062"/>
    <w:rsid w:val="00E219EA"/>
    <w:rsid w:val="00E21A25"/>
    <w:rsid w:val="00E31495"/>
    <w:rsid w:val="00E351BE"/>
    <w:rsid w:val="00E36752"/>
    <w:rsid w:val="00E42AA8"/>
    <w:rsid w:val="00E57200"/>
    <w:rsid w:val="00E60BE1"/>
    <w:rsid w:val="00E63DA1"/>
    <w:rsid w:val="00E64A54"/>
    <w:rsid w:val="00E8420B"/>
    <w:rsid w:val="00E87C74"/>
    <w:rsid w:val="00E87CC7"/>
    <w:rsid w:val="00E87EFB"/>
    <w:rsid w:val="00E923B4"/>
    <w:rsid w:val="00E9319E"/>
    <w:rsid w:val="00E93C88"/>
    <w:rsid w:val="00E93D28"/>
    <w:rsid w:val="00EA22E7"/>
    <w:rsid w:val="00EA6EB0"/>
    <w:rsid w:val="00EB5F63"/>
    <w:rsid w:val="00EC3531"/>
    <w:rsid w:val="00ED3012"/>
    <w:rsid w:val="00EE07AD"/>
    <w:rsid w:val="00EE290F"/>
    <w:rsid w:val="00EE788C"/>
    <w:rsid w:val="00EF345A"/>
    <w:rsid w:val="00F07947"/>
    <w:rsid w:val="00F13EC3"/>
    <w:rsid w:val="00F220AB"/>
    <w:rsid w:val="00F32611"/>
    <w:rsid w:val="00F42162"/>
    <w:rsid w:val="00F47179"/>
    <w:rsid w:val="00F479D9"/>
    <w:rsid w:val="00F53CF6"/>
    <w:rsid w:val="00F57023"/>
    <w:rsid w:val="00F723DA"/>
    <w:rsid w:val="00F72601"/>
    <w:rsid w:val="00F727CD"/>
    <w:rsid w:val="00F75347"/>
    <w:rsid w:val="00F86349"/>
    <w:rsid w:val="00F92C0D"/>
    <w:rsid w:val="00F9370E"/>
    <w:rsid w:val="00F9721E"/>
    <w:rsid w:val="00F97AC1"/>
    <w:rsid w:val="00FA0E36"/>
    <w:rsid w:val="00FA11E3"/>
    <w:rsid w:val="00FA6467"/>
    <w:rsid w:val="00FC5D5A"/>
    <w:rsid w:val="00FE36AD"/>
    <w:rsid w:val="00FE487F"/>
    <w:rsid w:val="00FF01A4"/>
    <w:rsid w:val="00FF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EA64DC8"/>
  <w15:docId w15:val="{314A3636-C6C2-494B-BFEC-A80F8D89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8E9"/>
    <w:rPr>
      <w:sz w:val="24"/>
      <w:szCs w:val="24"/>
    </w:rPr>
  </w:style>
  <w:style w:type="paragraph" w:styleId="Ttulo1">
    <w:name w:val="heading 1"/>
    <w:basedOn w:val="Normal"/>
    <w:next w:val="Normal"/>
    <w:qFormat/>
    <w:rsid w:val="007168E9"/>
    <w:pPr>
      <w:keepNext/>
      <w:numPr>
        <w:numId w:val="1"/>
      </w:numPr>
      <w:jc w:val="center"/>
      <w:outlineLvl w:val="0"/>
    </w:pPr>
    <w:rPr>
      <w:rFonts w:ascii="Verdana" w:hAnsi="Verdana"/>
      <w:sz w:val="28"/>
    </w:rPr>
  </w:style>
  <w:style w:type="paragraph" w:styleId="Ttulo2">
    <w:name w:val="heading 2"/>
    <w:basedOn w:val="Normal"/>
    <w:next w:val="Normal"/>
    <w:qFormat/>
    <w:rsid w:val="007168E9"/>
    <w:pPr>
      <w:keepNext/>
      <w:numPr>
        <w:ilvl w:val="1"/>
        <w:numId w:val="1"/>
      </w:numPr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rsid w:val="007168E9"/>
    <w:pPr>
      <w:keepNext/>
      <w:numPr>
        <w:ilvl w:val="2"/>
        <w:numId w:val="1"/>
      </w:numPr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qFormat/>
    <w:rsid w:val="007168E9"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qFormat/>
    <w:rsid w:val="007168E9"/>
    <w:pPr>
      <w:keepNext/>
      <w:numPr>
        <w:ilvl w:val="4"/>
        <w:numId w:val="1"/>
      </w:numPr>
      <w:jc w:val="both"/>
      <w:outlineLvl w:val="4"/>
    </w:pPr>
    <w:rPr>
      <w:b/>
      <w:bCs/>
      <w:sz w:val="48"/>
    </w:rPr>
  </w:style>
  <w:style w:type="paragraph" w:styleId="Ttulo6">
    <w:name w:val="heading 6"/>
    <w:basedOn w:val="Normal"/>
    <w:next w:val="Normal"/>
    <w:qFormat/>
    <w:rsid w:val="007168E9"/>
    <w:pPr>
      <w:keepNext/>
      <w:numPr>
        <w:ilvl w:val="5"/>
        <w:numId w:val="1"/>
      </w:numPr>
      <w:jc w:val="center"/>
      <w:outlineLvl w:val="5"/>
    </w:pPr>
    <w:rPr>
      <w:b/>
      <w:bCs/>
      <w:sz w:val="48"/>
    </w:rPr>
  </w:style>
  <w:style w:type="paragraph" w:styleId="Ttulo7">
    <w:name w:val="heading 7"/>
    <w:basedOn w:val="Normal"/>
    <w:next w:val="Normal"/>
    <w:qFormat/>
    <w:rsid w:val="007168E9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7168E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7168E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7168E9"/>
    <w:pPr>
      <w:tabs>
        <w:tab w:val="center" w:pos="4252"/>
        <w:tab w:val="right" w:pos="8504"/>
      </w:tabs>
    </w:pPr>
    <w:rPr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locked/>
    <w:rsid w:val="007168E9"/>
    <w:rPr>
      <w:sz w:val="24"/>
      <w:lang w:val="es-ES_tradnl" w:eastAsia="es-ES" w:bidi="ar-SA"/>
    </w:rPr>
  </w:style>
  <w:style w:type="paragraph" w:customStyle="1" w:styleId="texto">
    <w:name w:val="texto"/>
    <w:basedOn w:val="Normal"/>
    <w:rsid w:val="007168E9"/>
    <w:pPr>
      <w:tabs>
        <w:tab w:val="right" w:pos="6570"/>
      </w:tabs>
      <w:suppressAutoHyphens/>
      <w:jc w:val="both"/>
    </w:pPr>
    <w:rPr>
      <w:rFonts w:ascii="Arial" w:hAnsi="Arial"/>
      <w:spacing w:val="-2"/>
      <w:sz w:val="22"/>
      <w:szCs w:val="20"/>
      <w:lang w:val="es-CO"/>
    </w:rPr>
  </w:style>
  <w:style w:type="character" w:styleId="Hipervnculo">
    <w:name w:val="Hyperlink"/>
    <w:basedOn w:val="Fuentedeprrafopredeter"/>
    <w:rsid w:val="007168E9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rsid w:val="002F34EF"/>
    <w:pPr>
      <w:tabs>
        <w:tab w:val="center" w:pos="4252"/>
        <w:tab w:val="right" w:pos="8504"/>
      </w:tabs>
    </w:pPr>
  </w:style>
  <w:style w:type="character" w:styleId="Refdecomentario">
    <w:name w:val="annotation reference"/>
    <w:basedOn w:val="Fuentedeprrafopredeter"/>
    <w:semiHidden/>
    <w:rsid w:val="006276EC"/>
    <w:rPr>
      <w:sz w:val="16"/>
      <w:szCs w:val="16"/>
    </w:rPr>
  </w:style>
  <w:style w:type="paragraph" w:styleId="Textocomentario">
    <w:name w:val="annotation text"/>
    <w:basedOn w:val="Normal"/>
    <w:semiHidden/>
    <w:rsid w:val="006276E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6276EC"/>
    <w:rPr>
      <w:b/>
      <w:bCs/>
    </w:rPr>
  </w:style>
  <w:style w:type="paragraph" w:styleId="Textodeglobo">
    <w:name w:val="Balloon Text"/>
    <w:basedOn w:val="Normal"/>
    <w:semiHidden/>
    <w:rsid w:val="006276EC"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uiPriority w:val="99"/>
    <w:rsid w:val="00DF4B82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724986"/>
    <w:pPr>
      <w:ind w:left="720"/>
      <w:contextualSpacing/>
    </w:pPr>
  </w:style>
  <w:style w:type="table" w:styleId="Tablaconcuadrcula">
    <w:name w:val="Table Grid"/>
    <w:basedOn w:val="Tablanormal"/>
    <w:rsid w:val="00443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2335C1"/>
    <w:rPr>
      <w:rFonts w:ascii="Calibri" w:hAnsi="Calibri"/>
      <w:sz w:val="22"/>
      <w:szCs w:val="22"/>
      <w:lang w:val="es-CO" w:eastAsia="es-CO"/>
    </w:rPr>
  </w:style>
  <w:style w:type="character" w:customStyle="1" w:styleId="vortaltextarea">
    <w:name w:val="vortaltextarea"/>
    <w:basedOn w:val="Fuentedeprrafopredeter"/>
    <w:rsid w:val="00D75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ola.alfonso.ELVALLE\Desktop\M9-P3\Formatos\FORMATO_ACT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64240E-01E4-4D53-80DE-43F4B932F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FORMATO_ACTA</Template>
  <TotalTime>598</TotalTime>
  <Pages>1</Pages>
  <Words>309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paola.alfonso</dc:creator>
  <cp:keywords/>
  <cp:lastModifiedBy>Windows 10 Pro</cp:lastModifiedBy>
  <cp:revision>55</cp:revision>
  <cp:lastPrinted>2025-09-08T22:16:00Z</cp:lastPrinted>
  <dcterms:created xsi:type="dcterms:W3CDTF">2024-07-17T20:56:00Z</dcterms:created>
  <dcterms:modified xsi:type="dcterms:W3CDTF">2025-11-01T20:16:00Z</dcterms:modified>
</cp:coreProperties>
</file>